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>
            <w:r>
              <w:t>Приложение 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F336C5">
            <w:r>
              <w:t xml:space="preserve">от  30 июня 2023 года № 36-378 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</w:tr>
      <w:tr w:rsidR="00F336C5" w:rsidTr="00F336C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  <w:rPr>
                <w:sz w:val="28"/>
                <w:szCs w:val="28"/>
              </w:rPr>
            </w:pP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тыс. руб.</w:t>
            </w:r>
          </w:p>
        </w:tc>
      </w:tr>
      <w:tr w:rsidR="00F336C5" w:rsidTr="00F336C5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ВР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2025 год</w:t>
            </w:r>
          </w:p>
        </w:tc>
      </w:tr>
      <w:tr w:rsidR="00F336C5" w:rsidTr="00F336C5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  <w:tc>
          <w:tcPr>
            <w:tcW w:w="17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/>
        </w:tc>
      </w:tr>
    </w:tbl>
    <w:p w:rsidR="00F336C5" w:rsidRPr="00F336C5" w:rsidRDefault="00F336C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F336C5" w:rsidTr="00F336C5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pPr>
              <w:jc w:val="center"/>
            </w:pPr>
            <w:r>
              <w:t>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1 440 972,0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915 428,2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670 592,2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474 656,4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617 820,8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442 415,7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442 415,7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472 741,4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3 599,8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3 399,8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3 399,8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1 915,0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1 915,0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757 879,7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427 769,0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21 156,2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14 143,0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213 110,5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134 585,6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134 585,6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123 954,9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54 202,5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32 972,0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391 145,8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256 602,5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268 086,6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256 602,5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268 086,6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256 602,5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46 830,0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15 920,9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7 378,6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7 378,6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13 002,8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12 102,8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420 433,2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427 594,7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17 316,5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17 030,5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12 025,4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2 251,0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9 696,0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12 253,6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199 827,9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199 275,0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69 032,9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1 020,2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68 012,7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77 237,3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1 141,5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76 095,8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40 862,0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40 258,2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10 461,9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181,9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10 280,0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1 664,7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186 724,2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186 724,2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186 724,2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2 800,8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169 395,3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183 923,4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269 210,6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262 860,6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241 342,4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241 342,4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241 342,4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27 210,6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20 860,6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7 407,9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17 519,2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17 519,2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17 519,2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1 381,6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6 823 144,3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6 923 396,1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6 187 101,7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3 130 855,2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2 394 408,4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1 610 225,0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1 603 101,3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1 588 168,2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1 304 581,0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1 500 867,7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1 304 581,0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1 500 867,7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305 178,3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102 233,6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87 300,5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270 238,9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73 894,2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73 394,2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13 906,3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64 453,4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57 265,2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42 166,9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17 637,9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15 098,3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17 637,9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15 098,3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101 553,3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101 553,3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101 553,3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2 675,0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746 300,0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746 000,0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3 692 289,2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3 792 693,3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337 448,3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327 992,2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335 462,5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327 151,1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216 217,0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116 243,5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107 932,1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841,1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841,1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231 467,4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179 924,1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175 411,4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179 924,1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175 411,4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179 924,1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93 032,0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1 450 549,3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1 378 549,3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1 378 549,3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2 268 878,2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1 714 227,7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042R754011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1 226 878,2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1 714 227,7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042R754011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1 226 878,2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1 714 227,7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042R754012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042R754012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536 908,2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490 596,6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417 327,7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375 596,6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293 479,6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248 361,0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157 482,7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147 473,6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157 482,7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147 473,6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106 664,7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100 887,4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90 784,1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87 766,0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15 880,6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13 121,4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54 200,3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54 412,8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51 099,6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51 312,8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42 203,0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8 810,8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9 024,0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63 887,5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59 876,8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17 837,6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17 183,1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17 837,6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17 183,1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5 628,1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5 628,1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14 940,6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14 940,6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22 125,0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12 946,0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12 946,0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12 946,0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119 580,5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119 580,5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379 041,3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116 824,6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105 177,4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44 710,3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115 404,6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273 863,9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273 329,1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94 729,6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88 136,5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6 593,1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506 664,2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390 707,3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287 336,9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120 102,0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73 625,2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85 087,5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73 625,2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37 000,7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35 592,1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37 000,7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35 592,1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39 698,1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32 533,1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39 698,1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32 533,1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5 125,0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5 125,0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267 865,0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182 550,9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183 711,7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0720206000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0720206000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10 234,0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231 714,6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172 316,9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173 477,7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37 874,3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35 085,6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37 874,3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35 085,6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118 509,7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119 140,1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35 823,6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35 828,5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82 441,2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83 071,6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38 274,8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38 274,8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4 016,8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4 016,8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33 141,4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33 141,4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 xml:space="preserve">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12 679,0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65 897,1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65 897,1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4 972,8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4 972,8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31 830,0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31 830,0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31 830,0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31 830,0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10 541,6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2 519,9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2 473,9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31 561,0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4 755,3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1 822,8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11 729,6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14 277 680,5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12 566 462,4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11 416 640,0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4 571 769,7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4 103 238,3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4 145 387,8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3 773 749,9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3 769 538,2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1 555 634,2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1 461 794,7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1 555 634,2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1 461 794,7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2 307 743,5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2 307 743,5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25 656,5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25 656,5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17 765,2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315 934,9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88 200,6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4 127,5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4 127,5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37 982,4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37 982,4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39 000,0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2 935,7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690 421,7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592 235,8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616 901,5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491 885,8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485 920,4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479 128,3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485 920,4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479 128,3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13 186,5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12 757,5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10 542,1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10 137,1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2 613,2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84 919,7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2 860,7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82 059,0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6 391,9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6 176,5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73 170,2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22 920,2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22 920,2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7 893 591,2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6 697 183,7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6 674 275,9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6 128 859,4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5 941 195,2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836 880,9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855 720,3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836 880,9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855 720,3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1 093,0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490,6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4 949 724,6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4 802 177,5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37 588,6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34 033,6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891,1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4 911 244,9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4 767 252,8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59 652,1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59 433,3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281 508,8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282 806,8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3 973,0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277 535,8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278 833,8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662 290,7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586 833,3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5 349,9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5 349,9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15 831,0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30 687,3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15 769,8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30 626,1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112 634,6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113 023,0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112 532,6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112 921,0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443 123,0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443 123,0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29 076,1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1 447,2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915 177,4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51 371,0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51 371,0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140 403,5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139 353,5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1 787,8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1 770,1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5 108,0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66 203,4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40 292,2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31 029,3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31 029,3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35 301,3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35 301,3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5 869,0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3 078,0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3 105,0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70 512,1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70 512,1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70 232,0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1 078 668,9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1 122 700,1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1 078 668,9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1 122 700,1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440 905,3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544 060,2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440 905,3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544 060,2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104E1М5200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104E1М5200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75 588,1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75 588,1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43 229,0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46 890,0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10 991,5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14 652,5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10 991,5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14 652,5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9 691,5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10 287,4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4 296,3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31 237,5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26 505,9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26 723,2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4 498,8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123 021,8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11 121,8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11 121,8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599 501,5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386 301,7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136 080,3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123 723,0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4 390,0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121 958,5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116 536,2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120 815,2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115 392,9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120 815,2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115 392,9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943,3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2 067,6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388,9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164,4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164,4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267 137,3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262 578,7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93 500,3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8 820,4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2 770,6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169 313,0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257 904,7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149 890,8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229 511,7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149 890,8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229 511,7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190,6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19 382,0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28 202,4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18 125,5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26 052,0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1 256,5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2 150,4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196 283,9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9 507,6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9 507,6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9 507,6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34 936,0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5 336,0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5 336,0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139 524,4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139 524,4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139 524,4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2 668,1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2 668,1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3 214,0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705,8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705,0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246,6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1 349,4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1 349,4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825,2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1 328,0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825,2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514,2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311,0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311,0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10 341,6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7 833,8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732,0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6 601,8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6 504,3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2 450,2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4 089 841,9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228 855,2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328 644,1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14 957,3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98 209,5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92 115,2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95 325,5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89 916,2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75 015,0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78 050,1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19 960,9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11 516,7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349,4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199,0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1 036,0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1 036,0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22 524,9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102 895,5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99 895,5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99 895,5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6 040,1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68 937,3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15 237,3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53 700,0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3 261 450,1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3 261 450,1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2 361 975,3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2 227 124,9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134 850,4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895 274,8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762 761,9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132 512,9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101 609,7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14 447,5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14 447,5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1 999 169,7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2 016 603,0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154 988,8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18 857,0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136 131,8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114 089,8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114 164,8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21 897,0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58 854,2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58 554,2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10 780,8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48 073,4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47 773,4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45 665,2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2 108,2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1 088 644,3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1 106 723,2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8 512,3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1 009 150,9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1 027 229,9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938 841,3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963 486,5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65 643,9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60 063,1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4 461,0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3 680,3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7 417,9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2 878,6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5 533,4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2 819,1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2 396,0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423,1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3 288,9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2 824,8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464,1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12 216,0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10 463,6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1 752,4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5 638,2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5 438,2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31 009,9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22 837,7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8 172,2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696 682,4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696 336,8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643 238,5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642 622,9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612 015,2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612 303,9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30 305,0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30 209,0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631,3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110,0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1 870,4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1 933,0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1 727,8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1 790,4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142,6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3 254,6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3 153,0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37 117,9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29 181,6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29 191,6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7 936,3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7 926,3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10 468,5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7 302,8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3 165,7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585,3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1 166 013,4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1 149 369,9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1 202 922,1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23 226,6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6 773,4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389 475,3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384 982,5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352 014,7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350 752,6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317 237,5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34 702,7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33 451,8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63,3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30 236,0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27 005,3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23 413,8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3 591,5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135,2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7 224,6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6 983,1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241,5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746 538,1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614 439,2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667 939,6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26 333,2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26 333,2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64 128,8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64 529,7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44 899,4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45 555,4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16 699,1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17 967,2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1 939,6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1 007,1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35 171,0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38 466,4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31 955,5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32 220,5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2 947,6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6 243,0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44 271,9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44 271,9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767,9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1 294,0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1 988,5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1 294,0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18 116,3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18 116,3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6 550,0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32 220,9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27 220,9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2 500,0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740,0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1 868,4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1 568,4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1 868,4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1 568,4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2 290,0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150 151,0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150 151,0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357 548,1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448 543,0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6 888,8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2 842,8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347 816,5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448 543,0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500 000,0</w:t>
            </w:r>
          </w:p>
        </w:tc>
      </w:tr>
      <w:tr w:rsidR="00F336C5" w:rsidTr="00F336C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F336C5" w:rsidRDefault="00F336C5" w:rsidP="00D35CE1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36C5" w:rsidRDefault="00F336C5" w:rsidP="00D35CE1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40,0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 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605B2">
            <w:pPr>
              <w:jc w:val="right"/>
            </w:pPr>
            <w:r>
              <w:t>32 683 180,</w:t>
            </w:r>
            <w:r w:rsidR="00D605B2">
              <w:t>2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26 014 734,8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  <w:r>
              <w:t>24 171 527,4</w:t>
            </w:r>
          </w:p>
        </w:tc>
      </w:tr>
      <w:tr w:rsidR="00F336C5" w:rsidTr="00F336C5">
        <w:trPr>
          <w:cantSplit/>
        </w:trPr>
        <w:tc>
          <w:tcPr>
            <w:tcW w:w="6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</w:tr>
      <w:tr w:rsidR="00F336C5" w:rsidTr="00F336C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6C5" w:rsidRDefault="00F336C5" w:rsidP="00D35CE1">
            <w:pPr>
              <w:jc w:val="right"/>
            </w:pPr>
          </w:p>
        </w:tc>
      </w:tr>
    </w:tbl>
    <w:p w:rsidR="00F336C5" w:rsidRPr="007D09F5" w:rsidRDefault="00F336C5" w:rsidP="00F336C5"/>
    <w:p w:rsidR="00E2598B" w:rsidRPr="00F336C5" w:rsidRDefault="00E2598B" w:rsidP="00F336C5"/>
    <w:sectPr w:rsidR="00E2598B" w:rsidRPr="00F336C5" w:rsidSect="00F336C5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E11" w:rsidRDefault="00666E11" w:rsidP="00F336C5">
      <w:r>
        <w:separator/>
      </w:r>
    </w:p>
  </w:endnote>
  <w:endnote w:type="continuationSeparator" w:id="1">
    <w:p w:rsidR="00666E11" w:rsidRDefault="00666E11" w:rsidP="00F33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E11" w:rsidRDefault="00666E11" w:rsidP="00F336C5">
      <w:r>
        <w:separator/>
      </w:r>
    </w:p>
  </w:footnote>
  <w:footnote w:type="continuationSeparator" w:id="1">
    <w:p w:rsidR="00666E11" w:rsidRDefault="00666E11" w:rsidP="00F336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C5" w:rsidRDefault="00F336C5" w:rsidP="00F007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36C5" w:rsidRDefault="00F336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C5" w:rsidRDefault="00F336C5" w:rsidP="00F007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05B2">
      <w:rPr>
        <w:rStyle w:val="a9"/>
        <w:noProof/>
      </w:rPr>
      <w:t>78</w:t>
    </w:r>
    <w:r>
      <w:rPr>
        <w:rStyle w:val="a9"/>
      </w:rPr>
      <w:fldChar w:fldCharType="end"/>
    </w:r>
  </w:p>
  <w:p w:rsidR="00F336C5" w:rsidRDefault="00F336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336C5"/>
    <w:rsid w:val="000F5E92"/>
    <w:rsid w:val="002C3F39"/>
    <w:rsid w:val="00666E11"/>
    <w:rsid w:val="006808C6"/>
    <w:rsid w:val="00A24CAF"/>
    <w:rsid w:val="00B912FD"/>
    <w:rsid w:val="00D605B2"/>
    <w:rsid w:val="00E2598B"/>
    <w:rsid w:val="00F336C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36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336C5"/>
    <w:rPr>
      <w:color w:val="800080"/>
      <w:u w:val="single"/>
    </w:rPr>
  </w:style>
  <w:style w:type="paragraph" w:customStyle="1" w:styleId="xl63">
    <w:name w:val="xl63"/>
    <w:basedOn w:val="a"/>
    <w:rsid w:val="00F336C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F336C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F336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336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336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336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336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336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336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336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336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336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336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336C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336C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336C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336C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336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336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336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336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F336C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F336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F336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F336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F336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F336C5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336C5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336C5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F336C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336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36C5"/>
  </w:style>
  <w:style w:type="paragraph" w:styleId="a7">
    <w:name w:val="footer"/>
    <w:basedOn w:val="a"/>
    <w:link w:val="a8"/>
    <w:uiPriority w:val="99"/>
    <w:semiHidden/>
    <w:unhideWhenUsed/>
    <w:rsid w:val="00F336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36C5"/>
  </w:style>
  <w:style w:type="character" w:styleId="a9">
    <w:name w:val="page number"/>
    <w:basedOn w:val="a0"/>
    <w:uiPriority w:val="99"/>
    <w:semiHidden/>
    <w:unhideWhenUsed/>
    <w:rsid w:val="00F33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78</Pages>
  <Words>21943</Words>
  <Characters>125079</Characters>
  <Application>Microsoft Office Word</Application>
  <DocSecurity>0</DocSecurity>
  <Lines>1042</Lines>
  <Paragraphs>293</Paragraphs>
  <ScaleCrop>false</ScaleCrop>
  <Company/>
  <LinksUpToDate>false</LinksUpToDate>
  <CharactersWithSpaces>146729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2</cp:revision>
  <dcterms:created xsi:type="dcterms:W3CDTF">2023-06-30T11:34:00Z</dcterms:created>
  <dcterms:modified xsi:type="dcterms:W3CDTF">2023-06-30T11:39:00Z</dcterms:modified>
</cp:coreProperties>
</file>